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8193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66D6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0669F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B23A0" w:rsidRPr="001A6664" w:rsidTr="000669F1">
        <w:tc>
          <w:tcPr>
            <w:tcW w:w="94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23A0" w:rsidRPr="00F83194" w:rsidRDefault="002B23A0" w:rsidP="00D139EB">
            <w:pPr>
              <w:pStyle w:val="FootnoteText"/>
              <w:tabs>
                <w:tab w:val="left" w:pos="1750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</w:t>
            </w:r>
            <w:r w:rsidR="00D139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อาร์มสตรอง</w:t>
            </w:r>
            <w:r w:rsidR="00D139E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2B23A0" w:rsidRPr="00F83194" w:rsidRDefault="002B23A0" w:rsidP="00D139EB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139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นายสมบัติ 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รุ่งรัศมี</w:t>
            </w:r>
            <w:r w:rsidRPr="00F83194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139E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2B23A0" w:rsidRPr="002B23A0" w:rsidRDefault="002B23A0" w:rsidP="00D139EB">
            <w:pPr>
              <w:tabs>
                <w:tab w:val="left" w:pos="5679"/>
              </w:tabs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D139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นายศุภโชค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สุขมาก</w:t>
            </w:r>
            <w:r w:rsidR="00D139EB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A5E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2B23A0" w:rsidRPr="001A6664" w:rsidTr="00333873">
        <w:tc>
          <w:tcPr>
            <w:tcW w:w="9497" w:type="dxa"/>
            <w:gridSpan w:val="2"/>
          </w:tcPr>
          <w:p w:rsidR="002B23A0" w:rsidRPr="00F83194" w:rsidRDefault="002B23A0" w:rsidP="002B23A0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D139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นางโสมระวี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2B23A0" w:rsidRPr="00F83194" w:rsidRDefault="002B23A0" w:rsidP="002B23A0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สาวอักษร</w:t>
            </w:r>
            <w:r w:rsidR="00D139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วัฒนสิน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139E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</w:p>
          <w:p w:rsidR="002B23A0" w:rsidRPr="00F83194" w:rsidRDefault="002B23A0" w:rsidP="002B23A0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นายอภิสิทธิ์  ชวนไชยสิทธิ์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</w:t>
            </w:r>
            <w:r w:rsidRPr="00F8319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449</w:t>
            </w:r>
          </w:p>
          <w:p w:rsidR="002B23A0" w:rsidRPr="00F83194" w:rsidRDefault="002B23A0" w:rsidP="002B23A0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F8319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นางสาวมินตรา  สิริวันต์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610-5356</w:t>
            </w:r>
          </w:p>
          <w:p w:rsidR="002B23A0" w:rsidRPr="002B23A0" w:rsidRDefault="002B23A0" w:rsidP="002B23A0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8319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นางสาวนิลิณ  บุตรดี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A5EE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3A5E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831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610-5376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B8512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851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2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FE3E17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lastRenderedPageBreak/>
                    <w:t xml:space="preserve"> </w:t>
                  </w:r>
                  <w:r w:rsidR="00FE3E17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    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FE3E1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FE3E17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</w:t>
                  </w:r>
                  <w:r w:rsidR="00FE3E1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</w:t>
                  </w:r>
                  <w:r w:rsidR="00FE3E1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lastRenderedPageBreak/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1B5338" w:rsidRDefault="001B5338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</w:t>
            </w:r>
            <w:r w:rsidR="00FE3E1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</w:t>
            </w:r>
            <w:r w:rsidR="00FE3E1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ทำ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 w:rsidR="001B533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6537F8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993" w:type="dxa"/>
                </w:tcPr>
                <w:p w:rsidR="00F66D91" w:rsidRPr="001A6664" w:rsidRDefault="006537F8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="00FA3DB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275" w:type="dxa"/>
                </w:tcPr>
                <w:p w:rsidR="00F66D91" w:rsidRPr="001A6664" w:rsidRDefault="006537F8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</w:t>
                  </w:r>
                  <w:r w:rsidR="00A4068E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6E311A">
        <w:trPr>
          <w:trHeight w:val="870"/>
        </w:trPr>
        <w:tc>
          <w:tcPr>
            <w:tcW w:w="9497" w:type="dxa"/>
            <w:gridSpan w:val="2"/>
          </w:tcPr>
          <w:p w:rsidR="006E311A" w:rsidRPr="001A6664" w:rsidRDefault="00F66D91" w:rsidP="006E311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6E311A" w:rsidRPr="005B02EA" w:rsidRDefault="006E311A" w:rsidP="006E311A">
            <w:pPr>
              <w:pStyle w:val="ListParagraph"/>
              <w:numPr>
                <w:ilvl w:val="0"/>
                <w:numId w:val="10"/>
              </w:numPr>
              <w:tabs>
                <w:tab w:val="left" w:pos="1623"/>
              </w:tabs>
              <w:ind w:left="0" w:firstLine="14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</w:t>
            </w:r>
            <w:r w:rsidRPr="005B02EA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เผยแพร่ไปสู่ประชาชน</w:t>
            </w:r>
            <w:r w:rsidRPr="005B02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นำส่งให้</w:t>
            </w:r>
            <w:r w:rsidR="00FA3DB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  <w:p w:rsidR="00F66D91" w:rsidRPr="001A6664" w:rsidRDefault="006E311A" w:rsidP="00FA118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สำนักติดตามและประเมินผลอุดมศึกษา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มีการจัดทำระบบฐานข้อมูล เกี่ยวกับแผนงาน/โคร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งการ </w:t>
            </w:r>
            <w:r w:rsidR="00FA3DB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ที่สำนัก/หน่วยงานรับผิดชอบ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</w:t>
            </w:r>
            <w:r w:rsidRPr="005B02E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เว็บเพจ ซึ่งสามารถเชื่อมต่อกับเว็บไซต์ของสำนักงานคณะกรรมการการอุดมศึกษา และ</w:t>
            </w:r>
            <w:r w:rsidRPr="005B02E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Pr="005B02EA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โดยประสานงานผ่านกลุ่มงานประชาสัมพันธ์ </w:t>
            </w:r>
            <w:r w:rsidR="00FA3DB4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สำนักงานคณะกรรมการการอุดมศึกษา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เพื่อบริการประชาชนตามกฎหมาย และเป็นไปตามมติ</w:t>
            </w:r>
            <w:r w:rsidR="00FA118E">
              <w:rPr>
                <w:rFonts w:ascii="TH SarabunPSK" w:hAnsi="TH SarabunPSK" w:cs="TH SarabunPSK" w:hint="cs"/>
                <w:sz w:val="30"/>
                <w:szCs w:val="30"/>
                <w:cs/>
              </w:rPr>
              <w:t>คณะรัฐมนตรี</w:t>
            </w:r>
            <w:r w:rsidR="00FA118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5B02EA">
              <w:rPr>
                <w:rFonts w:ascii="TH SarabunPSK" w:hAnsi="TH SarabunPSK" w:cs="TH SarabunPSK"/>
                <w:sz w:val="30"/>
                <w:szCs w:val="30"/>
                <w:cs/>
              </w:rPr>
              <w:t>อย่างถูกต้อง และมีการปรับให้เป็นปัจจุบันทุกไตรมาส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F66D91" w:rsidRPr="001A6664" w:rsidRDefault="00F66D91" w:rsidP="00F3444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3444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9A5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457" w:rsidRDefault="000A0457">
      <w:r>
        <w:separator/>
      </w:r>
    </w:p>
  </w:endnote>
  <w:endnote w:type="continuationSeparator" w:id="0">
    <w:p w:rsidR="000A0457" w:rsidRDefault="000A0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60" w:rsidRDefault="00174F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60" w:rsidRDefault="00174F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457" w:rsidRDefault="000A0457">
      <w:r>
        <w:separator/>
      </w:r>
    </w:p>
  </w:footnote>
  <w:footnote w:type="continuationSeparator" w:id="0">
    <w:p w:rsidR="000A0457" w:rsidRDefault="000A0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60" w:rsidRDefault="00174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74F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74F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60" w:rsidRDefault="00174F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C6A66"/>
    <w:multiLevelType w:val="hybridMultilevel"/>
    <w:tmpl w:val="8D5098FC"/>
    <w:lvl w:ilvl="0" w:tplc="6868D128">
      <w:start w:val="1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6BE20CA"/>
    <w:lvl w:ilvl="0" w:tplc="CCA8DCB4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626C"/>
    <w:rsid w:val="000267E3"/>
    <w:rsid w:val="00031EAA"/>
    <w:rsid w:val="00061364"/>
    <w:rsid w:val="000669F1"/>
    <w:rsid w:val="00086869"/>
    <w:rsid w:val="000A0457"/>
    <w:rsid w:val="000A3286"/>
    <w:rsid w:val="000C3FE0"/>
    <w:rsid w:val="000D3B60"/>
    <w:rsid w:val="000D6395"/>
    <w:rsid w:val="000E60D4"/>
    <w:rsid w:val="00106E78"/>
    <w:rsid w:val="00154194"/>
    <w:rsid w:val="00166D60"/>
    <w:rsid w:val="00174F60"/>
    <w:rsid w:val="00191381"/>
    <w:rsid w:val="00193015"/>
    <w:rsid w:val="00197A19"/>
    <w:rsid w:val="001A6664"/>
    <w:rsid w:val="001B140F"/>
    <w:rsid w:val="001B5338"/>
    <w:rsid w:val="001B7B75"/>
    <w:rsid w:val="001C07B4"/>
    <w:rsid w:val="001C18FF"/>
    <w:rsid w:val="00203F79"/>
    <w:rsid w:val="0020626A"/>
    <w:rsid w:val="00221B38"/>
    <w:rsid w:val="002462F5"/>
    <w:rsid w:val="002632AB"/>
    <w:rsid w:val="00266EF2"/>
    <w:rsid w:val="0026721A"/>
    <w:rsid w:val="00285D91"/>
    <w:rsid w:val="002B23A0"/>
    <w:rsid w:val="002B3C2E"/>
    <w:rsid w:val="002C15E5"/>
    <w:rsid w:val="002C78D1"/>
    <w:rsid w:val="002D2958"/>
    <w:rsid w:val="002F054A"/>
    <w:rsid w:val="002F0A94"/>
    <w:rsid w:val="00312768"/>
    <w:rsid w:val="00322F19"/>
    <w:rsid w:val="00334386"/>
    <w:rsid w:val="00356974"/>
    <w:rsid w:val="00370876"/>
    <w:rsid w:val="00382C09"/>
    <w:rsid w:val="00393025"/>
    <w:rsid w:val="003A5EE8"/>
    <w:rsid w:val="003B7C5A"/>
    <w:rsid w:val="003C2C30"/>
    <w:rsid w:val="003C2DAC"/>
    <w:rsid w:val="003E0FCD"/>
    <w:rsid w:val="003E1BC4"/>
    <w:rsid w:val="003E20F4"/>
    <w:rsid w:val="003E4227"/>
    <w:rsid w:val="00403654"/>
    <w:rsid w:val="004236CC"/>
    <w:rsid w:val="00426790"/>
    <w:rsid w:val="0043284A"/>
    <w:rsid w:val="00436A70"/>
    <w:rsid w:val="004501F2"/>
    <w:rsid w:val="004572D8"/>
    <w:rsid w:val="004640F2"/>
    <w:rsid w:val="00471910"/>
    <w:rsid w:val="00471B13"/>
    <w:rsid w:val="00481DC6"/>
    <w:rsid w:val="0048508C"/>
    <w:rsid w:val="00490606"/>
    <w:rsid w:val="00493FF9"/>
    <w:rsid w:val="004A7F50"/>
    <w:rsid w:val="004C22DA"/>
    <w:rsid w:val="004C3B2B"/>
    <w:rsid w:val="004D47EF"/>
    <w:rsid w:val="004D5A42"/>
    <w:rsid w:val="004E296B"/>
    <w:rsid w:val="005437F6"/>
    <w:rsid w:val="00546DE3"/>
    <w:rsid w:val="005725B6"/>
    <w:rsid w:val="0058298B"/>
    <w:rsid w:val="005879AA"/>
    <w:rsid w:val="005B60E0"/>
    <w:rsid w:val="005B7119"/>
    <w:rsid w:val="005C1127"/>
    <w:rsid w:val="005C159C"/>
    <w:rsid w:val="005E3AF5"/>
    <w:rsid w:val="005E3CCB"/>
    <w:rsid w:val="005F11F2"/>
    <w:rsid w:val="00601E9F"/>
    <w:rsid w:val="0061749F"/>
    <w:rsid w:val="00637718"/>
    <w:rsid w:val="00642568"/>
    <w:rsid w:val="006537F8"/>
    <w:rsid w:val="00661954"/>
    <w:rsid w:val="0066433E"/>
    <w:rsid w:val="00690952"/>
    <w:rsid w:val="006961B9"/>
    <w:rsid w:val="006B619E"/>
    <w:rsid w:val="006E311A"/>
    <w:rsid w:val="006F0B4F"/>
    <w:rsid w:val="006F1B42"/>
    <w:rsid w:val="00710AC9"/>
    <w:rsid w:val="007176B6"/>
    <w:rsid w:val="00735CCA"/>
    <w:rsid w:val="007415B9"/>
    <w:rsid w:val="00757110"/>
    <w:rsid w:val="00764DED"/>
    <w:rsid w:val="007706C4"/>
    <w:rsid w:val="00782A94"/>
    <w:rsid w:val="007A71CA"/>
    <w:rsid w:val="007C1513"/>
    <w:rsid w:val="007C58D2"/>
    <w:rsid w:val="007E6D75"/>
    <w:rsid w:val="007F194B"/>
    <w:rsid w:val="00802C6A"/>
    <w:rsid w:val="00815B1B"/>
    <w:rsid w:val="00827CB3"/>
    <w:rsid w:val="00856178"/>
    <w:rsid w:val="008770A4"/>
    <w:rsid w:val="0087746A"/>
    <w:rsid w:val="008775E0"/>
    <w:rsid w:val="008E45ED"/>
    <w:rsid w:val="008F2F4D"/>
    <w:rsid w:val="008F792A"/>
    <w:rsid w:val="00910253"/>
    <w:rsid w:val="009310A7"/>
    <w:rsid w:val="009332B8"/>
    <w:rsid w:val="00991518"/>
    <w:rsid w:val="00993837"/>
    <w:rsid w:val="0099556A"/>
    <w:rsid w:val="009A570F"/>
    <w:rsid w:val="009C6595"/>
    <w:rsid w:val="009D395D"/>
    <w:rsid w:val="009F26AD"/>
    <w:rsid w:val="00A047E3"/>
    <w:rsid w:val="00A13D2C"/>
    <w:rsid w:val="00A147BB"/>
    <w:rsid w:val="00A21B19"/>
    <w:rsid w:val="00A325E0"/>
    <w:rsid w:val="00A33930"/>
    <w:rsid w:val="00A4068E"/>
    <w:rsid w:val="00A541E6"/>
    <w:rsid w:val="00A560E5"/>
    <w:rsid w:val="00A6475C"/>
    <w:rsid w:val="00A92186"/>
    <w:rsid w:val="00AB4406"/>
    <w:rsid w:val="00AB6FBE"/>
    <w:rsid w:val="00AF037B"/>
    <w:rsid w:val="00AF0624"/>
    <w:rsid w:val="00AF1D95"/>
    <w:rsid w:val="00B04EAA"/>
    <w:rsid w:val="00B1394C"/>
    <w:rsid w:val="00B76FCB"/>
    <w:rsid w:val="00B834C3"/>
    <w:rsid w:val="00B85129"/>
    <w:rsid w:val="00BA1A21"/>
    <w:rsid w:val="00BC5E9D"/>
    <w:rsid w:val="00BC746C"/>
    <w:rsid w:val="00C02E1B"/>
    <w:rsid w:val="00C6134E"/>
    <w:rsid w:val="00C67D71"/>
    <w:rsid w:val="00CD73AE"/>
    <w:rsid w:val="00CF0196"/>
    <w:rsid w:val="00CF3A4A"/>
    <w:rsid w:val="00CF72D0"/>
    <w:rsid w:val="00D139EB"/>
    <w:rsid w:val="00D26B5D"/>
    <w:rsid w:val="00D43F4A"/>
    <w:rsid w:val="00D45272"/>
    <w:rsid w:val="00D849B7"/>
    <w:rsid w:val="00D917AC"/>
    <w:rsid w:val="00DA3363"/>
    <w:rsid w:val="00DB0089"/>
    <w:rsid w:val="00DC244A"/>
    <w:rsid w:val="00DD276F"/>
    <w:rsid w:val="00DE1A2C"/>
    <w:rsid w:val="00DE5095"/>
    <w:rsid w:val="00DF0979"/>
    <w:rsid w:val="00DF2CE3"/>
    <w:rsid w:val="00E13428"/>
    <w:rsid w:val="00E379B3"/>
    <w:rsid w:val="00E40020"/>
    <w:rsid w:val="00E70398"/>
    <w:rsid w:val="00E86E70"/>
    <w:rsid w:val="00EC4F92"/>
    <w:rsid w:val="00EF441F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118E"/>
    <w:rsid w:val="00FA3DB4"/>
    <w:rsid w:val="00FA630C"/>
    <w:rsid w:val="00FB2183"/>
    <w:rsid w:val="00FD5F32"/>
    <w:rsid w:val="00FE3E17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FDF4A2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30336-D7E2-439E-BDA2-CE4D79527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81</TotalTime>
  <Pages>1</Pages>
  <Words>1475</Words>
  <Characters>8408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35</cp:revision>
  <cp:lastPrinted>2016-09-12T04:21:00Z</cp:lastPrinted>
  <dcterms:created xsi:type="dcterms:W3CDTF">2016-08-16T07:08:00Z</dcterms:created>
  <dcterms:modified xsi:type="dcterms:W3CDTF">2018-06-08T07:37:00Z</dcterms:modified>
</cp:coreProperties>
</file>